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9141" w14:textId="7346D348" w:rsidR="00421E32" w:rsidRPr="008D3939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 w:rsidRPr="008D3939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1B274D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TERMS OF REFERENCE FOR CONSULTING SERVICES</w:t>
      </w:r>
      <w:r w:rsidR="00E567A5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C07DFC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TEMPLATE FOR NARRATIVE PROPOSAL</w:t>
      </w:r>
    </w:p>
    <w:p w14:paraId="71E15998" w14:textId="4F699401" w:rsidR="00141577" w:rsidRPr="008D3939" w:rsidRDefault="00141577" w:rsidP="003A024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8D3939">
        <w:rPr>
          <w:b/>
          <w:lang w:val="en-GB"/>
        </w:rPr>
        <w:t>Procurement No:</w:t>
      </w:r>
      <w:r w:rsidRPr="008D3939">
        <w:rPr>
          <w:lang w:val="en-GB"/>
        </w:rPr>
        <w:tab/>
      </w:r>
      <w:bookmarkStart w:id="4" w:name="Number"/>
      <w:r w:rsidR="00025672" w:rsidRPr="008D3939">
        <w:rPr>
          <w:rStyle w:val="Stark"/>
          <w:lang w:val="en-GB"/>
        </w:rPr>
        <w:t>RFP</w:t>
      </w:r>
      <w:r w:rsidRPr="008D3939">
        <w:rPr>
          <w:rStyle w:val="Stark"/>
          <w:lang w:val="en-GB"/>
        </w:rPr>
        <w:t>-</w:t>
      </w:r>
      <w:r w:rsidR="00025672" w:rsidRPr="008D3939">
        <w:rPr>
          <w:rStyle w:val="Stark"/>
          <w:highlight w:val="yellow"/>
          <w:lang w:val="en-GB"/>
        </w:rPr>
        <w:t>MXXX</w:t>
      </w:r>
      <w:r w:rsidRPr="008D3939">
        <w:rPr>
          <w:rStyle w:val="Stark"/>
          <w:lang w:val="en-GB"/>
        </w:rPr>
        <w:t>-</w:t>
      </w:r>
      <w:r w:rsidR="00545872" w:rsidRPr="008D3939">
        <w:rPr>
          <w:rStyle w:val="Stark"/>
          <w:lang w:val="en-GB"/>
        </w:rPr>
        <w:t>2020</w:t>
      </w:r>
      <w:r w:rsidRPr="008D3939">
        <w:rPr>
          <w:rStyle w:val="Stark"/>
          <w:lang w:val="en-GB"/>
        </w:rPr>
        <w:t>-</w:t>
      </w:r>
      <w:bookmarkEnd w:id="0"/>
      <w:bookmarkEnd w:id="1"/>
      <w:bookmarkEnd w:id="2"/>
      <w:r w:rsidRPr="008D3939">
        <w:rPr>
          <w:rStyle w:val="Stark"/>
          <w:highlight w:val="yellow"/>
          <w:lang w:val="en-GB"/>
        </w:rPr>
        <w:t>000</w:t>
      </w:r>
      <w:bookmarkEnd w:id="3"/>
      <w:bookmarkEnd w:id="4"/>
    </w:p>
    <w:p w14:paraId="7DE98D9E" w14:textId="5488301E" w:rsidR="008857C5" w:rsidRPr="008D3939" w:rsidRDefault="008857C5">
      <w:pPr>
        <w:rPr>
          <w:rFonts w:cs="Calibri"/>
          <w:b/>
          <w:lang w:val="en-GB" w:eastAsia="ko-KR"/>
        </w:rPr>
      </w:pPr>
      <w:r w:rsidRPr="008D3939">
        <w:rPr>
          <w:rFonts w:cs="Calibri"/>
          <w:b/>
          <w:lang w:val="en-GB" w:eastAsia="ko-KR"/>
        </w:rPr>
        <w:br w:type="page"/>
      </w:r>
    </w:p>
    <w:p w14:paraId="1770CFCF" w14:textId="01A8165F" w:rsidR="0071156A" w:rsidRPr="008D3939" w:rsidRDefault="009E488B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List of Documents</w:t>
      </w:r>
    </w:p>
    <w:p w14:paraId="14D63E92" w14:textId="4E8B4174" w:rsidR="0081425B" w:rsidRDefault="00117419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D3939">
        <w:rPr>
          <w:rFonts w:asciiTheme="minorHAnsi" w:hAnsiTheme="minorHAnsi" w:cs="Calibri"/>
          <w:lang w:val="en-GB"/>
        </w:rPr>
        <w:fldChar w:fldCharType="begin"/>
      </w:r>
      <w:r w:rsidR="000D4100" w:rsidRPr="008D3939">
        <w:rPr>
          <w:rFonts w:asciiTheme="minorHAnsi" w:hAnsiTheme="minorHAnsi" w:cs="Calibri"/>
          <w:lang w:val="en-GB"/>
        </w:rPr>
        <w:instrText xml:space="preserve"> TOC \o "1-4" </w:instrText>
      </w:r>
      <w:r w:rsidRPr="008D3939">
        <w:rPr>
          <w:rFonts w:asciiTheme="minorHAnsi" w:hAnsiTheme="minorHAnsi" w:cs="Calibri"/>
          <w:lang w:val="en-GB"/>
        </w:rPr>
        <w:fldChar w:fldCharType="separate"/>
      </w:r>
      <w:r w:rsidR="0081425B">
        <w:rPr>
          <w:noProof/>
        </w:rPr>
        <w:t>A.</w:t>
      </w:r>
      <w:r w:rsidR="0081425B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="0081425B">
        <w:rPr>
          <w:noProof/>
        </w:rPr>
        <w:t>Description of the Services</w:t>
      </w:r>
      <w:r w:rsidR="0081425B">
        <w:rPr>
          <w:noProof/>
        </w:rPr>
        <w:tab/>
      </w:r>
      <w:r w:rsidR="0081425B">
        <w:rPr>
          <w:noProof/>
        </w:rPr>
        <w:fldChar w:fldCharType="begin"/>
      </w:r>
      <w:r w:rsidR="0081425B">
        <w:rPr>
          <w:noProof/>
        </w:rPr>
        <w:instrText xml:space="preserve"> PAGEREF _Toc44939738 \h </w:instrText>
      </w:r>
      <w:r w:rsidR="0081425B">
        <w:rPr>
          <w:noProof/>
        </w:rPr>
      </w:r>
      <w:r w:rsidR="0081425B">
        <w:rPr>
          <w:noProof/>
        </w:rPr>
        <w:fldChar w:fldCharType="separate"/>
      </w:r>
      <w:r w:rsidR="0081425B">
        <w:rPr>
          <w:noProof/>
        </w:rPr>
        <w:t>3</w:t>
      </w:r>
      <w:r w:rsidR="0081425B">
        <w:rPr>
          <w:noProof/>
        </w:rPr>
        <w:fldChar w:fldCharType="end"/>
      </w:r>
    </w:p>
    <w:p w14:paraId="7A2B1AE3" w14:textId="224A9E36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Team Composition and Task Assignments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B36AFA" w14:textId="20443E04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Time Schedule for Professional Personnel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1BE40C" w14:textId="7269F724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Schedule of Project Activities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1085111" w14:textId="5A8C4C00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D47E89">
        <w:rPr>
          <w:rFonts w:ascii="Times New Roman" w:hAnsi="Times New Roman"/>
          <w:noProof/>
          <w:lang w:eastAsia="ko-KR"/>
        </w:rPr>
        <w:t>E.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  <w:lang w:eastAsia="ko-KR"/>
        </w:rPr>
        <w:t>technical and knowledge capability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71AAF33" w14:textId="4BA43AFA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  <w:lang w:eastAsia="ko-KR"/>
        </w:rPr>
        <w:t>F.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Curriculum Vitae (CV) for Proposed Professional Staff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5C00FF2" w14:textId="6E397600" w:rsidR="0081425B" w:rsidRDefault="0081425B">
      <w:pPr>
        <w:pStyle w:val="Innehll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G.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Tenderer’s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FB08990" w14:textId="043082BF" w:rsidR="00AD20ED" w:rsidRPr="008D3939" w:rsidRDefault="00117419" w:rsidP="00852370">
      <w:pPr>
        <w:rPr>
          <w:rFonts w:cs="Calibri"/>
          <w:lang w:val="en-GB"/>
        </w:rPr>
      </w:pPr>
      <w:r w:rsidRPr="008D3939">
        <w:rPr>
          <w:rFonts w:asciiTheme="minorHAnsi" w:hAnsiTheme="minorHAnsi" w:cs="Calibri"/>
          <w:caps/>
          <w:lang w:val="en-GB"/>
        </w:rPr>
        <w:fldChar w:fldCharType="end"/>
      </w:r>
    </w:p>
    <w:p w14:paraId="0B8F80A7" w14:textId="77777777" w:rsidR="00EA5718" w:rsidRPr="008D3939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5" w:name="_Toc292659306"/>
      <w:r w:rsidRPr="008D3939">
        <w:rPr>
          <w:rFonts w:cs="Calibri"/>
          <w:sz w:val="32"/>
          <w:szCs w:val="32"/>
          <w:lang w:val="en-GB"/>
        </w:rPr>
        <w:br w:type="page"/>
      </w:r>
    </w:p>
    <w:p w14:paraId="3CB3DEE5" w14:textId="286EF735" w:rsidR="0096062B" w:rsidRPr="008D3939" w:rsidRDefault="0096062B" w:rsidP="004340F8">
      <w:pPr>
        <w:pStyle w:val="Rubrik2"/>
        <w:numPr>
          <w:ilvl w:val="0"/>
          <w:numId w:val="17"/>
        </w:numPr>
      </w:pPr>
      <w:bookmarkStart w:id="6" w:name="_Toc44939738"/>
      <w:bookmarkEnd w:id="5"/>
      <w:r w:rsidRPr="008D3939">
        <w:lastRenderedPageBreak/>
        <w:t xml:space="preserve">Description of the </w:t>
      </w:r>
      <w:r w:rsidR="001B274D" w:rsidRPr="008D3939">
        <w:t>Services</w:t>
      </w:r>
      <w:bookmarkEnd w:id="6"/>
    </w:p>
    <w:p w14:paraId="5B7AC21F" w14:textId="77777777" w:rsidR="0096062B" w:rsidRPr="008D3939" w:rsidRDefault="0096062B" w:rsidP="0096062B">
      <w:pPr>
        <w:pBdr>
          <w:bottom w:val="single" w:sz="12" w:space="1" w:color="auto"/>
        </w:pBdr>
        <w:rPr>
          <w:rFonts w:ascii="Times New Roman" w:hAnsi="Times New Roman"/>
          <w:b/>
          <w:sz w:val="28"/>
          <w:lang w:val="en-GB"/>
        </w:rPr>
      </w:pPr>
    </w:p>
    <w:p w14:paraId="0F760252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p w14:paraId="2AEB5C21" w14:textId="187CF82A" w:rsidR="0096062B" w:rsidRPr="008D3939" w:rsidRDefault="0096062B" w:rsidP="0096062B">
      <w:pPr>
        <w:rPr>
          <w:rFonts w:ascii="Times New Roman" w:hAnsi="Times New Roman"/>
          <w:i/>
          <w:iCs/>
          <w:highlight w:val="yellow"/>
          <w:lang w:val="en-GB" w:eastAsia="ko-KR"/>
        </w:rPr>
      </w:pPr>
      <w:r w:rsidRPr="008D3939">
        <w:rPr>
          <w:rFonts w:ascii="Times New Roman" w:hAnsi="Times New Roman"/>
          <w:i/>
          <w:iCs/>
          <w:highlight w:val="yellow"/>
          <w:lang w:val="en-GB" w:eastAsia="ko-KR"/>
        </w:rPr>
        <w:t xml:space="preserve">Here, list all </w:t>
      </w:r>
      <w:r w:rsidR="00D4412F" w:rsidRPr="008D3939">
        <w:rPr>
          <w:rFonts w:ascii="Times New Roman" w:hAnsi="Times New Roman"/>
          <w:i/>
          <w:iCs/>
          <w:highlight w:val="yellow"/>
          <w:lang w:val="en-GB" w:eastAsia="ko-KR"/>
        </w:rPr>
        <w:t>Services</w:t>
      </w:r>
      <w:r w:rsidRPr="008D3939">
        <w:rPr>
          <w:rFonts w:ascii="Times New Roman" w:hAnsi="Times New Roman"/>
          <w:i/>
          <w:iCs/>
          <w:highlight w:val="yellow"/>
          <w:lang w:val="en-GB" w:eastAsia="ko-KR"/>
        </w:rPr>
        <w:t xml:space="preserve"> to be Tendered</w:t>
      </w:r>
    </w:p>
    <w:p w14:paraId="01851909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tbl>
      <w:tblPr>
        <w:tblStyle w:val="Rutntstabell1ljus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275"/>
        <w:gridCol w:w="2551"/>
      </w:tblGrid>
      <w:tr w:rsidR="0096062B" w:rsidRPr="008D3939" w14:paraId="30FFB1D3" w14:textId="77777777" w:rsidTr="004B4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F7F8BB4" w14:textId="13D1D2C7" w:rsidR="0096062B" w:rsidRPr="008D3939" w:rsidRDefault="0096062B" w:rsidP="0096062B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Pos.</w:t>
            </w:r>
          </w:p>
        </w:tc>
        <w:tc>
          <w:tcPr>
            <w:tcW w:w="4820" w:type="dxa"/>
          </w:tcPr>
          <w:p w14:paraId="5B1F675C" w14:textId="22BFEE22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Description</w:t>
            </w:r>
          </w:p>
        </w:tc>
        <w:tc>
          <w:tcPr>
            <w:tcW w:w="1275" w:type="dxa"/>
          </w:tcPr>
          <w:p w14:paraId="5ECD0EB5" w14:textId="379D91A7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Number</w:t>
            </w:r>
          </w:p>
        </w:tc>
        <w:tc>
          <w:tcPr>
            <w:tcW w:w="2551" w:type="dxa"/>
          </w:tcPr>
          <w:p w14:paraId="7BBA313B" w14:textId="33F2CCCB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Price (to be Tendered)</w:t>
            </w:r>
          </w:p>
        </w:tc>
      </w:tr>
      <w:tr w:rsidR="0096062B" w:rsidRPr="008D3939" w14:paraId="0DA7EAD0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55BC33" w14:textId="348382A8" w:rsidR="0096062B" w:rsidRPr="008D3939" w:rsidRDefault="0096062B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1</w:t>
            </w:r>
          </w:p>
        </w:tc>
        <w:tc>
          <w:tcPr>
            <w:tcW w:w="4820" w:type="dxa"/>
          </w:tcPr>
          <w:p w14:paraId="6021D47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0CE1585D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3C07ADE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50FD663C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4AF029A" w14:textId="2447DC92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2</w:t>
            </w:r>
          </w:p>
        </w:tc>
        <w:tc>
          <w:tcPr>
            <w:tcW w:w="4820" w:type="dxa"/>
          </w:tcPr>
          <w:p w14:paraId="0903AC0F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6CEC7451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4637427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0801EFFF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003A13B" w14:textId="4D60C2A8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3</w:t>
            </w:r>
          </w:p>
        </w:tc>
        <w:tc>
          <w:tcPr>
            <w:tcW w:w="4820" w:type="dxa"/>
          </w:tcPr>
          <w:p w14:paraId="264D127A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5CA9514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77C62838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2F2BFF18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F11ABED" w14:textId="45E5FD0E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4</w:t>
            </w:r>
          </w:p>
        </w:tc>
        <w:tc>
          <w:tcPr>
            <w:tcW w:w="4820" w:type="dxa"/>
          </w:tcPr>
          <w:p w14:paraId="43FD9B82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343A017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046198B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</w:tbl>
    <w:p w14:paraId="66C29E32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A9834D6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C2FF20C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  <w:sectPr w:rsidR="0096062B" w:rsidRPr="008D3939" w:rsidSect="003A024D">
          <w:headerReference w:type="first" r:id="rId11"/>
          <w:type w:val="oddPage"/>
          <w:pgSz w:w="12240" w:h="15840" w:code="1"/>
          <w:pgMar w:top="993" w:right="1440" w:bottom="1080" w:left="1440" w:header="284" w:footer="720" w:gutter="0"/>
          <w:cols w:space="720"/>
          <w:titlePg/>
          <w:docGrid w:linePitch="326"/>
        </w:sectPr>
      </w:pPr>
    </w:p>
    <w:p w14:paraId="06659D51" w14:textId="5F0D88BD" w:rsidR="0096062B" w:rsidRPr="008D3939" w:rsidRDefault="0096062B" w:rsidP="009E488B">
      <w:pPr>
        <w:pStyle w:val="Rubrik2"/>
        <w:numPr>
          <w:ilvl w:val="0"/>
          <w:numId w:val="17"/>
        </w:numPr>
      </w:pPr>
      <w:bookmarkStart w:id="7" w:name="_Toc44939739"/>
      <w:r w:rsidRPr="008D3939">
        <w:lastRenderedPageBreak/>
        <w:t>Team Composition and Task Assignments</w:t>
      </w:r>
      <w:bookmarkEnd w:id="7"/>
    </w:p>
    <w:p w14:paraId="4E3D8E86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3781"/>
        <w:gridCol w:w="3781"/>
        <w:gridCol w:w="4228"/>
      </w:tblGrid>
      <w:tr w:rsidR="0096062B" w:rsidRPr="008D3939" w14:paraId="2CAF7E52" w14:textId="77777777" w:rsidTr="00EA6DF1">
        <w:trPr>
          <w:trHeight w:val="232"/>
        </w:trPr>
        <w:tc>
          <w:tcPr>
            <w:tcW w:w="11790" w:type="dxa"/>
            <w:gridSpan w:val="3"/>
            <w:vAlign w:val="center"/>
          </w:tcPr>
          <w:p w14:paraId="2A918BDE" w14:textId="2543B5FE" w:rsidR="0096062B" w:rsidRPr="008D3939" w:rsidRDefault="0096062B" w:rsidP="00EA6DF1">
            <w:pPr>
              <w:spacing w:after="120"/>
              <w:jc w:val="both"/>
              <w:rPr>
                <w:rFonts w:ascii="Times New Roman" w:hAnsi="Times New Roman"/>
                <w:b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1. Technical/Managerial Staff</w:t>
            </w:r>
          </w:p>
        </w:tc>
      </w:tr>
      <w:tr w:rsidR="0096062B" w:rsidRPr="008D3939" w14:paraId="24D33340" w14:textId="77777777" w:rsidTr="00EA6DF1">
        <w:tc>
          <w:tcPr>
            <w:tcW w:w="3781" w:type="dxa"/>
          </w:tcPr>
          <w:p w14:paraId="638DCB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81" w:type="dxa"/>
          </w:tcPr>
          <w:p w14:paraId="51D36A8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28" w:type="dxa"/>
          </w:tcPr>
          <w:p w14:paraId="36A9A2B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1DDDC25" w14:textId="77777777" w:rsidTr="00EA6DF1">
        <w:tc>
          <w:tcPr>
            <w:tcW w:w="3781" w:type="dxa"/>
          </w:tcPr>
          <w:p w14:paraId="5561D4A6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527B9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FF8ABA5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7D0E82B" w14:textId="77777777" w:rsidTr="00EA6DF1">
        <w:tc>
          <w:tcPr>
            <w:tcW w:w="3781" w:type="dxa"/>
          </w:tcPr>
          <w:p w14:paraId="37532D0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0CF2C76D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58D96A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EDA5DCF" w14:textId="77777777" w:rsidTr="00EA6DF1">
        <w:tc>
          <w:tcPr>
            <w:tcW w:w="3781" w:type="dxa"/>
          </w:tcPr>
          <w:p w14:paraId="1467705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F4CC431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F0F73C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A38E327" w14:textId="77777777" w:rsidTr="00EA6DF1">
        <w:tc>
          <w:tcPr>
            <w:tcW w:w="3781" w:type="dxa"/>
          </w:tcPr>
          <w:p w14:paraId="0A4D9BF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E658E2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90A46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69A9BD0" w14:textId="77777777" w:rsidTr="00EA6DF1">
        <w:tc>
          <w:tcPr>
            <w:tcW w:w="3781" w:type="dxa"/>
          </w:tcPr>
          <w:p w14:paraId="136F128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726AA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15C224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5CE0BFC4" w14:textId="3529B13F" w:rsidR="0096062B" w:rsidRPr="008D3939" w:rsidRDefault="00545872" w:rsidP="00545872">
      <w:pPr>
        <w:spacing w:before="0"/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br w:type="page"/>
      </w: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3791"/>
        <w:gridCol w:w="4208"/>
      </w:tblGrid>
      <w:tr w:rsidR="0096062B" w:rsidRPr="008D3939" w14:paraId="6461F355" w14:textId="77777777" w:rsidTr="00EA6DF1">
        <w:tc>
          <w:tcPr>
            <w:tcW w:w="11790" w:type="dxa"/>
            <w:gridSpan w:val="3"/>
            <w:tcMar>
              <w:top w:w="113" w:type="dxa"/>
              <w:bottom w:w="113" w:type="dxa"/>
            </w:tcMar>
            <w:vAlign w:val="center"/>
          </w:tcPr>
          <w:p w14:paraId="1C5783A4" w14:textId="1CDF2114" w:rsidR="0096062B" w:rsidRPr="008D3939" w:rsidRDefault="0096062B" w:rsidP="00EA6DF1">
            <w:pPr>
              <w:spacing w:after="120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2. Support</w:t>
            </w:r>
            <w:r w:rsidR="004340F8" w:rsidRPr="008D3939">
              <w:rPr>
                <w:rFonts w:ascii="Times New Roman" w:hAnsi="Times New Roman"/>
                <w:b/>
                <w:lang w:val="en-GB"/>
              </w:rPr>
              <w:t>/Backstopping</w:t>
            </w:r>
            <w:r w:rsidRPr="008D3939">
              <w:rPr>
                <w:rFonts w:ascii="Times New Roman" w:hAnsi="Times New Roman"/>
                <w:b/>
                <w:lang w:val="en-GB"/>
              </w:rPr>
              <w:t xml:space="preserve"> Staff</w:t>
            </w:r>
          </w:p>
        </w:tc>
      </w:tr>
      <w:tr w:rsidR="0096062B" w:rsidRPr="008D3939" w14:paraId="67C126EC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1CC0EC0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02BB4D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17C47B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EE309B0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77FF096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0E18437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53E18CC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7599B572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6F7526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921B687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2D6422D9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58E38424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4D2D5B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75DBEB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72699E1C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061B7FA7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B514F8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696541A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6C94089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1468FA39" w14:textId="77777777" w:rsidR="00545872" w:rsidRPr="008D3939" w:rsidRDefault="00545872">
      <w:pPr>
        <w:spacing w:before="0"/>
        <w:rPr>
          <w:b/>
          <w:sz w:val="32"/>
          <w:szCs w:val="32"/>
          <w:lang w:val="en-GB"/>
        </w:rPr>
      </w:pPr>
      <w:r w:rsidRPr="008D3939">
        <w:rPr>
          <w:lang w:val="en-GB"/>
        </w:rPr>
        <w:br w:type="page"/>
      </w:r>
    </w:p>
    <w:p w14:paraId="68444290" w14:textId="35EB0699" w:rsidR="0096062B" w:rsidRPr="008D3939" w:rsidRDefault="0096062B" w:rsidP="009E488B">
      <w:pPr>
        <w:pStyle w:val="Rubrik2"/>
        <w:numPr>
          <w:ilvl w:val="0"/>
          <w:numId w:val="17"/>
        </w:numPr>
      </w:pPr>
      <w:bookmarkStart w:id="8" w:name="_Toc44939740"/>
      <w:r w:rsidRPr="008D3939">
        <w:lastRenderedPageBreak/>
        <w:t>Time Schedule for Professional Personnel</w:t>
      </w:r>
      <w:bookmarkEnd w:id="8"/>
    </w:p>
    <w:p w14:paraId="1DBA7FFB" w14:textId="77777777" w:rsidR="0096062B" w:rsidRPr="008D3939" w:rsidRDefault="0096062B" w:rsidP="0096062B">
      <w:pPr>
        <w:spacing w:before="160"/>
        <w:rPr>
          <w:rFonts w:ascii="Times New Roman" w:hAnsi="Times New Roman"/>
          <w:lang w:val="en-GB"/>
        </w:rPr>
      </w:pPr>
    </w:p>
    <w:tbl>
      <w:tblPr>
        <w:tblW w:w="12992" w:type="dxa"/>
        <w:tblInd w:w="16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7"/>
        <w:gridCol w:w="1417"/>
        <w:gridCol w:w="34"/>
        <w:gridCol w:w="1451"/>
        <w:gridCol w:w="93"/>
        <w:gridCol w:w="1358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2693"/>
      </w:tblGrid>
      <w:tr w:rsidR="0096062B" w:rsidRPr="008D3939" w14:paraId="67F4215B" w14:textId="77777777" w:rsidTr="004340F8">
        <w:tc>
          <w:tcPr>
            <w:tcW w:w="1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CC88B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78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A5A7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58" w:type="dxa"/>
            <w:tcBorders>
              <w:top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205CD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2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968EE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/>
              </w:rPr>
              <w:t>Months</w:t>
            </w:r>
            <w:r w:rsidRPr="008D3939">
              <w:rPr>
                <w:rFonts w:ascii="Times New Roman" w:hAnsi="Times New Roman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6FF2C7C7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BB0952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F2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A1BA0A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0EF56E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Activities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E597C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FCD8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11907E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85207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DEE3C7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793270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34D2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60C31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28B44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599C6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5701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3DB8DF45" w14:textId="77777777" w:rsidTr="004340F8">
        <w:tc>
          <w:tcPr>
            <w:tcW w:w="37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E70AD6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97A32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5B398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BBD885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46E61B9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A7D644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D3C34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F8173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FACA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AFD020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D0115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36663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D030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93D3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5D55FE" w14:textId="77777777" w:rsidR="0096062B" w:rsidRPr="008D3939" w:rsidRDefault="0096062B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340F8" w:rsidRPr="008D3939" w14:paraId="51C85A5E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A8AC46" w14:textId="3E1B3C2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BE5C46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8ADA95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4678B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913BE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B2D9D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5BE24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056B9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FDE5A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6061C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930F6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C246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24AC4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F2EC0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558B29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136DA802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9CAF2A8" w14:textId="70D31503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9CBE87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A27B2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5BFB3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C1113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BF746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E271E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39ACB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A419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6BDF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62E45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DDD29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E5AD0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2C814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691595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3B255867" w14:textId="77777777" w:rsidTr="004340F8">
        <w:tc>
          <w:tcPr>
            <w:tcW w:w="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D3A11" w14:textId="1B478D44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88A6" w14:textId="658B3ECE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8C266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AA8FB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5940B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13A9E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6905F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15A2E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1836A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5E60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87A02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187FD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ED3C5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318CC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F2BC0F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233F1C3E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9733E7" w14:textId="4091E31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01C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E324F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0E58D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724D7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13FF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4ABAF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F26F3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A2602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44EE48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A2B3C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D819A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5C401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14270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06D450" w14:textId="77777777" w:rsidR="004340F8" w:rsidRPr="008D3939" w:rsidRDefault="004340F8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</w:t>
            </w:r>
          </w:p>
          <w:p w14:paraId="0828E0A7" w14:textId="2D0BF0A2" w:rsidR="004340F8" w:rsidRPr="008D3939" w:rsidRDefault="004340F8" w:rsidP="004340F8">
            <w:pPr>
              <w:rPr>
                <w:rFonts w:ascii="Times New Roman" w:hAnsi="Times New Roman"/>
                <w:sz w:val="20"/>
                <w:lang w:val="en-GB" w:eastAsia="ko-KR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7DFA50AE" w14:textId="77777777" w:rsidR="0096062B" w:rsidRPr="008D3939" w:rsidRDefault="0096062B" w:rsidP="0096062B">
      <w:pPr>
        <w:tabs>
          <w:tab w:val="left" w:pos="8280"/>
        </w:tabs>
        <w:rPr>
          <w:rFonts w:ascii="Times New Roman" w:hAnsi="Times New Roman"/>
          <w:lang w:val="en-GB"/>
        </w:rPr>
      </w:pPr>
    </w:p>
    <w:p w14:paraId="06F6201F" w14:textId="6D9519D9" w:rsidR="0096062B" w:rsidRPr="008D3939" w:rsidRDefault="0096062B" w:rsidP="009E488B">
      <w:pPr>
        <w:pStyle w:val="Rubrik2"/>
        <w:numPr>
          <w:ilvl w:val="0"/>
          <w:numId w:val="17"/>
        </w:numPr>
      </w:pPr>
      <w:r w:rsidRPr="008D3939">
        <w:br w:type="page"/>
      </w:r>
      <w:bookmarkStart w:id="9" w:name="_Toc44939741"/>
      <w:r w:rsidRPr="008D3939">
        <w:lastRenderedPageBreak/>
        <w:t>Schedule of Project Activities</w:t>
      </w:r>
      <w:bookmarkEnd w:id="9"/>
    </w:p>
    <w:tbl>
      <w:tblPr>
        <w:tblW w:w="12998" w:type="dxa"/>
        <w:tblInd w:w="115" w:type="dxa"/>
        <w:tblLayout w:type="fixed"/>
        <w:tblCellMar>
          <w:top w:w="57" w:type="dxa"/>
          <w:left w:w="72" w:type="dxa"/>
          <w:bottom w:w="57" w:type="dxa"/>
          <w:right w:w="72" w:type="dxa"/>
        </w:tblCellMar>
        <w:tblLook w:val="0000" w:firstRow="0" w:lastRow="0" w:firstColumn="0" w:lastColumn="0" w:noHBand="0" w:noVBand="0"/>
      </w:tblPr>
      <w:tblGrid>
        <w:gridCol w:w="2651"/>
        <w:gridCol w:w="630"/>
        <w:gridCol w:w="630"/>
        <w:gridCol w:w="631"/>
        <w:gridCol w:w="630"/>
        <w:gridCol w:w="630"/>
        <w:gridCol w:w="631"/>
        <w:gridCol w:w="630"/>
        <w:gridCol w:w="630"/>
        <w:gridCol w:w="631"/>
        <w:gridCol w:w="630"/>
        <w:gridCol w:w="630"/>
        <w:gridCol w:w="721"/>
        <w:gridCol w:w="2693"/>
      </w:tblGrid>
      <w:tr w:rsidR="0096062B" w:rsidRPr="008D3939" w14:paraId="0F3A49C9" w14:textId="77777777" w:rsidTr="00EA6DF1">
        <w:trPr>
          <w:trHeight w:val="406"/>
        </w:trPr>
        <w:tc>
          <w:tcPr>
            <w:tcW w:w="12998" w:type="dxa"/>
            <w:gridSpan w:val="14"/>
            <w:tcBorders>
              <w:bottom w:val="single" w:sz="6" w:space="0" w:color="auto"/>
            </w:tcBorders>
          </w:tcPr>
          <w:p w14:paraId="2B3AF0F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A. Activity Schedule</w:t>
            </w:r>
          </w:p>
        </w:tc>
      </w:tr>
      <w:tr w:rsidR="0096062B" w:rsidRPr="008D3939" w14:paraId="2255EDA0" w14:textId="77777777" w:rsidTr="00EA6DF1">
        <w:trPr>
          <w:trHeight w:val="41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D5DA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34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E2A3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Months</w:t>
            </w: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07368F0E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89D9B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71D2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AA7E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F8505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2DEF8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A8E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51F4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43D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581C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614AF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8600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D2257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3C99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89F98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20003B8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ACBD9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Activity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33C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E1B0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A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9BC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FE9F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D6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1B9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F4D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5BF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691E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4B3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5C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D51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6AE8F736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9B31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95B6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EED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E43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4968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FB79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3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4743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F9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AB4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E76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83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F0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851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</w:tr>
      <w:tr w:rsidR="0096062B" w:rsidRPr="008D3939" w14:paraId="63E61EE9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60C3B0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EE2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6F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A8AA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49D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65A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2E27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945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45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62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14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809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FFB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3C1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156D97E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CA9D0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B49E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3B3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9E3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CF9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7F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ACF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594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883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102F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CA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FAF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477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B72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05FE6FB1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6A5EDA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9F6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1BDF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5EE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0B5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29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65D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B42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490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CCA6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E626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18A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B8A5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D57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__________</w:t>
            </w:r>
          </w:p>
          <w:p w14:paraId="24A917B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260EEBF9" w14:textId="77777777" w:rsidR="00545872" w:rsidRPr="008D3939" w:rsidRDefault="00545872">
      <w:pPr>
        <w:rPr>
          <w:lang w:val="en-GB"/>
        </w:rPr>
      </w:pPr>
      <w:r w:rsidRPr="008D3939">
        <w:rPr>
          <w:lang w:val="en-GB"/>
        </w:rPr>
        <w:br w:type="page"/>
      </w:r>
    </w:p>
    <w:tbl>
      <w:tblPr>
        <w:tblW w:w="13034" w:type="dxa"/>
        <w:tblInd w:w="11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326"/>
        <w:gridCol w:w="3708"/>
      </w:tblGrid>
      <w:tr w:rsidR="0096062B" w:rsidRPr="008D3939" w14:paraId="07D4768D" w14:textId="77777777" w:rsidTr="00EA6DF1">
        <w:tc>
          <w:tcPr>
            <w:tcW w:w="13034" w:type="dxa"/>
            <w:gridSpan w:val="2"/>
          </w:tcPr>
          <w:p w14:paraId="6BD7871D" w14:textId="1A5410A3" w:rsidR="0096062B" w:rsidRPr="008D3939" w:rsidRDefault="0096062B" w:rsidP="00EA6DF1">
            <w:pPr>
              <w:rPr>
                <w:rFonts w:ascii="Times New Roman" w:hAnsi="Times New Roman"/>
                <w:b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B. Submission of Deliverables</w:t>
            </w:r>
          </w:p>
          <w:p w14:paraId="4667668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</w:p>
        </w:tc>
      </w:tr>
      <w:tr w:rsidR="0096062B" w:rsidRPr="008D3939" w14:paraId="326C854F" w14:textId="77777777" w:rsidTr="00EA6DF1"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33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  <w:p w14:paraId="06EC6DC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Reports</w:t>
            </w:r>
          </w:p>
          <w:p w14:paraId="373CE7B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A26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Date</w:t>
            </w:r>
          </w:p>
        </w:tc>
      </w:tr>
      <w:tr w:rsidR="0096062B" w:rsidRPr="008D3939" w14:paraId="14DC1076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FD4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B042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2F8CD419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037BD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225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7BC601BC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85EB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631C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5AD02F28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D7DF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192A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FADF5A2" w14:textId="77777777" w:rsidR="0096062B" w:rsidRPr="008D3939" w:rsidRDefault="0096062B" w:rsidP="0096062B">
      <w:pPr>
        <w:rPr>
          <w:rFonts w:ascii="Times New Roman" w:hAnsi="Times New Roman"/>
          <w:b/>
          <w:i/>
          <w:sz w:val="40"/>
          <w:szCs w:val="40"/>
          <w:lang w:val="en-GB" w:eastAsia="ko-KR"/>
        </w:rPr>
        <w:sectPr w:rsidR="0096062B" w:rsidRPr="008D3939" w:rsidSect="00E07328">
          <w:headerReference w:type="first" r:id="rId12"/>
          <w:type w:val="oddPage"/>
          <w:pgSz w:w="15840" w:h="12240" w:orient="landscape" w:code="1"/>
          <w:pgMar w:top="1080" w:right="1440" w:bottom="1080" w:left="1440" w:header="720" w:footer="720" w:gutter="0"/>
          <w:cols w:space="720"/>
          <w:titlePg/>
          <w:docGrid w:linePitch="326"/>
        </w:sectPr>
      </w:pPr>
    </w:p>
    <w:p w14:paraId="6B9BD81A" w14:textId="6AE66646" w:rsidR="0096062B" w:rsidRPr="008D3939" w:rsidRDefault="0096062B" w:rsidP="009E488B">
      <w:pPr>
        <w:pStyle w:val="Rubrik2"/>
        <w:numPr>
          <w:ilvl w:val="0"/>
          <w:numId w:val="17"/>
        </w:numPr>
        <w:rPr>
          <w:rFonts w:ascii="Times New Roman" w:hAnsi="Times New Roman"/>
          <w:lang w:eastAsia="ko-KR"/>
        </w:rPr>
      </w:pPr>
      <w:bookmarkStart w:id="10" w:name="_Toc44939742"/>
      <w:r w:rsidRPr="008D3939">
        <w:rPr>
          <w:lang w:eastAsia="ko-KR"/>
        </w:rPr>
        <w:lastRenderedPageBreak/>
        <w:t>technical and knowledge capability</w:t>
      </w:r>
      <w:bookmarkEnd w:id="10"/>
    </w:p>
    <w:p w14:paraId="25D67E28" w14:textId="23EE717C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t>Please, provide evidence of your suitability for the project, e.g. as below, and to meet the competence requirements as stated in the Terms of Reference</w:t>
      </w:r>
    </w:p>
    <w:p w14:paraId="0D847033" w14:textId="77777777" w:rsidR="004340F8" w:rsidRPr="008D3939" w:rsidRDefault="004340F8" w:rsidP="0096062B">
      <w:pPr>
        <w:rPr>
          <w:rFonts w:ascii="Times New Roman" w:hAnsi="Times New Roman"/>
          <w:lang w:val="en-GB" w:eastAsia="ko-KR"/>
        </w:rPr>
      </w:pPr>
    </w:p>
    <w:p w14:paraId="30B294B5" w14:textId="58251F67" w:rsidR="0096062B" w:rsidRPr="008D3939" w:rsidRDefault="0096062B" w:rsidP="009E488B">
      <w:pPr>
        <w:pStyle w:val="Rubrik2"/>
        <w:numPr>
          <w:ilvl w:val="0"/>
          <w:numId w:val="17"/>
        </w:numPr>
        <w:rPr>
          <w:lang w:eastAsia="ko-KR"/>
        </w:rPr>
      </w:pPr>
      <w:r w:rsidRPr="008D3939">
        <w:br w:type="page"/>
      </w:r>
      <w:bookmarkStart w:id="11" w:name="_Toc44939743"/>
      <w:r w:rsidRPr="008D3939">
        <w:lastRenderedPageBreak/>
        <w:t>Curriculum Vitae (CV) for Proposed Professional Staff</w:t>
      </w:r>
      <w:bookmarkEnd w:id="11"/>
    </w:p>
    <w:p w14:paraId="4DFFA4DE" w14:textId="77777777" w:rsidR="0096062B" w:rsidRPr="008D3939" w:rsidRDefault="0096062B" w:rsidP="0096062B">
      <w:pPr>
        <w:pBdr>
          <w:bottom w:val="single" w:sz="6" w:space="1" w:color="auto"/>
        </w:pBd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6364AC91" w14:textId="77777777" w:rsidR="0096062B" w:rsidRPr="008D3939" w:rsidRDefault="0096062B" w:rsidP="0096062B">
      <w:pP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283D214D" w14:textId="6D332DB9" w:rsidR="004340F8" w:rsidRPr="008D3939" w:rsidRDefault="0096062B" w:rsidP="004340F8">
      <w:pPr>
        <w:jc w:val="center"/>
        <w:rPr>
          <w:rFonts w:ascii="Times New Roman" w:hAnsi="Times New Roman"/>
          <w:b/>
          <w:smallCaps/>
          <w:sz w:val="28"/>
          <w:lang w:val="en-GB"/>
        </w:rPr>
      </w:pPr>
      <w:r w:rsidRPr="008D3939">
        <w:rPr>
          <w:rFonts w:ascii="Times New Roman" w:hAnsi="Times New Roman"/>
          <w:i/>
          <w:sz w:val="40"/>
          <w:szCs w:val="40"/>
          <w:lang w:val="en-GB" w:eastAsia="ko-KR"/>
        </w:rPr>
        <w:br w:type="page"/>
      </w:r>
    </w:p>
    <w:p w14:paraId="326C0901" w14:textId="3B329D09" w:rsidR="0096062B" w:rsidRPr="008D3939" w:rsidRDefault="0096062B" w:rsidP="009E488B">
      <w:pPr>
        <w:pStyle w:val="Rubrik2"/>
        <w:numPr>
          <w:ilvl w:val="0"/>
          <w:numId w:val="17"/>
        </w:numPr>
      </w:pPr>
      <w:bookmarkStart w:id="12" w:name="_Toc44939744"/>
      <w:r w:rsidRPr="008D3939">
        <w:lastRenderedPageBreak/>
        <w:t>Tenderer’s References</w:t>
      </w:r>
      <w:bookmarkEnd w:id="12"/>
    </w:p>
    <w:p w14:paraId="6DCCC77B" w14:textId="77777777" w:rsidR="0096062B" w:rsidRPr="008D3939" w:rsidRDefault="0096062B" w:rsidP="0096062B">
      <w:pPr>
        <w:jc w:val="center"/>
        <w:rPr>
          <w:rFonts w:ascii="Times New Roman" w:hAnsi="Times New Roman"/>
          <w:b/>
          <w:lang w:val="en-GB"/>
        </w:rPr>
      </w:pPr>
      <w:r w:rsidRPr="008D3939">
        <w:rPr>
          <w:rFonts w:ascii="Times New Roman" w:hAnsi="Times New Roman"/>
          <w:b/>
          <w:lang w:val="en-GB"/>
        </w:rPr>
        <w:t>Relevant Services Carried Out in the Last Five Years</w:t>
      </w:r>
    </w:p>
    <w:p w14:paraId="640DB7A3" w14:textId="77777777" w:rsidR="0096062B" w:rsidRPr="008D3939" w:rsidRDefault="0096062B" w:rsidP="0096062B">
      <w:pPr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b/>
          <w:lang w:val="en-GB"/>
        </w:rPr>
        <w:t>That Best Illustrate Qualifications</w:t>
      </w:r>
    </w:p>
    <w:p w14:paraId="39F78E41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>Using the format below, provide information on each assignment for which your firm/entity, either individually as a corporate entity or as one of the major companies within an association, was legally contracted.</w:t>
      </w:r>
    </w:p>
    <w:p w14:paraId="691938D7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</w:p>
    <w:tbl>
      <w:tblPr>
        <w:tblW w:w="0" w:type="auto"/>
        <w:tblInd w:w="11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592"/>
        <w:gridCol w:w="3168"/>
        <w:gridCol w:w="3240"/>
      </w:tblGrid>
      <w:tr w:rsidR="0096062B" w:rsidRPr="008D3939" w14:paraId="7C9BF33F" w14:textId="77777777" w:rsidTr="00EA6DF1">
        <w:tc>
          <w:tcPr>
            <w:tcW w:w="5760" w:type="dxa"/>
            <w:gridSpan w:val="2"/>
          </w:tcPr>
          <w:p w14:paraId="07A6792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Assignment Name:</w:t>
            </w:r>
          </w:p>
          <w:p w14:paraId="6B195DAF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472BF67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Country:</w:t>
            </w:r>
          </w:p>
        </w:tc>
      </w:tr>
      <w:tr w:rsidR="0096062B" w:rsidRPr="008D3939" w14:paraId="5C77C7A9" w14:textId="77777777" w:rsidTr="00EA6DF1">
        <w:tc>
          <w:tcPr>
            <w:tcW w:w="5760" w:type="dxa"/>
            <w:gridSpan w:val="2"/>
          </w:tcPr>
          <w:p w14:paraId="05CFAFE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Location within Country:</w:t>
            </w:r>
          </w:p>
          <w:p w14:paraId="1908BB9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7F1179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Professional Staff Provided by Your Firm/Entity(profiles):</w:t>
            </w:r>
          </w:p>
        </w:tc>
      </w:tr>
      <w:tr w:rsidR="0096062B" w:rsidRPr="008D3939" w14:paraId="3BC66F77" w14:textId="77777777" w:rsidTr="00EA6DF1">
        <w:tc>
          <w:tcPr>
            <w:tcW w:w="5760" w:type="dxa"/>
            <w:gridSpan w:val="2"/>
          </w:tcPr>
          <w:p w14:paraId="7A33783B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Client:</w:t>
            </w:r>
          </w:p>
          <w:p w14:paraId="28C6402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5897348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Staff:</w:t>
            </w:r>
          </w:p>
        </w:tc>
      </w:tr>
      <w:tr w:rsidR="0096062B" w:rsidRPr="008D3939" w14:paraId="4F3A5B0A" w14:textId="77777777" w:rsidTr="00EA6DF1">
        <w:tc>
          <w:tcPr>
            <w:tcW w:w="5760" w:type="dxa"/>
            <w:gridSpan w:val="2"/>
          </w:tcPr>
          <w:p w14:paraId="46AEF4F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Address:</w:t>
            </w:r>
          </w:p>
          <w:p w14:paraId="40F834D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CE1827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325703D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Staff-Months; Duration of Assignment:</w:t>
            </w:r>
          </w:p>
        </w:tc>
      </w:tr>
      <w:tr w:rsidR="0096062B" w:rsidRPr="008D3939" w14:paraId="64D9FF6E" w14:textId="77777777" w:rsidTr="00EA6DF1">
        <w:tc>
          <w:tcPr>
            <w:tcW w:w="2592" w:type="dxa"/>
          </w:tcPr>
          <w:p w14:paraId="0CC380F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Start Date (Month/Year):</w:t>
            </w:r>
          </w:p>
          <w:p w14:paraId="4A9B2B2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68" w:type="dxa"/>
          </w:tcPr>
          <w:p w14:paraId="3DD2404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Completion Date (Month/Year):</w:t>
            </w:r>
          </w:p>
        </w:tc>
        <w:tc>
          <w:tcPr>
            <w:tcW w:w="3240" w:type="dxa"/>
          </w:tcPr>
          <w:p w14:paraId="45F86225" w14:textId="1AADAC52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Approx. Value of Services (in Current </w:t>
            </w:r>
            <w:r w:rsidR="009E488B" w:rsidRPr="008D3939">
              <w:rPr>
                <w:rFonts w:ascii="Times New Roman" w:hAnsi="Times New Roman"/>
                <w:sz w:val="20"/>
                <w:lang w:val="en-GB"/>
              </w:rPr>
              <w:t>AU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>$):</w:t>
            </w:r>
          </w:p>
        </w:tc>
      </w:tr>
      <w:tr w:rsidR="0096062B" w:rsidRPr="008D3939" w14:paraId="1B1BD675" w14:textId="77777777" w:rsidTr="00EA6DF1">
        <w:tc>
          <w:tcPr>
            <w:tcW w:w="5760" w:type="dxa"/>
            <w:gridSpan w:val="2"/>
          </w:tcPr>
          <w:p w14:paraId="1A28FE9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Associated Consultants, If Any:</w:t>
            </w:r>
          </w:p>
          <w:p w14:paraId="31BAF83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6455F3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2E62B08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Months of Professional Staff Provided by Associated Consultants:</w:t>
            </w:r>
          </w:p>
        </w:tc>
      </w:tr>
      <w:tr w:rsidR="0096062B" w:rsidRPr="008D3939" w14:paraId="05DD536C" w14:textId="77777777" w:rsidTr="00EA6DF1">
        <w:tc>
          <w:tcPr>
            <w:tcW w:w="9000" w:type="dxa"/>
            <w:gridSpan w:val="3"/>
          </w:tcPr>
          <w:p w14:paraId="15FF1A0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Senior Staff (Project Director/Coordinator, Team Leader) Involved and Functions Performed:</w:t>
            </w:r>
          </w:p>
          <w:p w14:paraId="48EB4C5C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18718F57" w14:textId="77777777" w:rsidTr="00EA6DF1">
        <w:tc>
          <w:tcPr>
            <w:tcW w:w="9000" w:type="dxa"/>
            <w:gridSpan w:val="3"/>
            <w:tcBorders>
              <w:bottom w:val="nil"/>
            </w:tcBorders>
          </w:tcPr>
          <w:p w14:paraId="16D5FC3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Narrative Description of Project:</w:t>
            </w:r>
          </w:p>
          <w:p w14:paraId="2A39F41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C55167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74B37A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5BA307D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49026BCF" w14:textId="77777777" w:rsidTr="00EA6DF1">
        <w:tc>
          <w:tcPr>
            <w:tcW w:w="9000" w:type="dxa"/>
            <w:gridSpan w:val="3"/>
          </w:tcPr>
          <w:p w14:paraId="5794BF3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Description of Actual Services Provided by Your Staff:</w:t>
            </w:r>
          </w:p>
          <w:p w14:paraId="00788D2E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2BCCDC4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6D2B5CF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39A7EE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311D2850" w14:textId="77777777" w:rsidR="0096062B" w:rsidRPr="008D3939" w:rsidRDefault="0096062B" w:rsidP="0096062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</w:p>
    <w:p w14:paraId="45004353" w14:textId="7D81AC7A" w:rsidR="0041563F" w:rsidRPr="008D3939" w:rsidRDefault="0096062B" w:rsidP="009E488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 xml:space="preserve">Tenderer’s Name: </w:t>
      </w:r>
      <w:r w:rsidRPr="008D3939">
        <w:rPr>
          <w:rFonts w:ascii="Times New Roman" w:hAnsi="Times New Roman"/>
          <w:u w:val="single"/>
          <w:lang w:val="en-GB"/>
        </w:rPr>
        <w:tab/>
      </w:r>
    </w:p>
    <w:sectPr w:rsidR="0041563F" w:rsidRPr="008D3939" w:rsidSect="003A024D">
      <w:headerReference w:type="default" r:id="rId13"/>
      <w:footerReference w:type="default" r:id="rId14"/>
      <w:headerReference w:type="first" r:id="rId15"/>
      <w:type w:val="oddPage"/>
      <w:pgSz w:w="11907" w:h="16839" w:code="9"/>
      <w:pgMar w:top="1135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9CFD2" w14:textId="77777777" w:rsidR="00E96DDE" w:rsidRDefault="00E96DDE">
      <w:r>
        <w:separator/>
      </w:r>
    </w:p>
  </w:endnote>
  <w:endnote w:type="continuationSeparator" w:id="0">
    <w:p w14:paraId="161AE3EC" w14:textId="77777777" w:rsidR="00E96DDE" w:rsidRDefault="00E96DDE">
      <w:r>
        <w:continuationSeparator/>
      </w:r>
    </w:p>
  </w:endnote>
  <w:endnote w:type="continuationNotice" w:id="1">
    <w:p w14:paraId="3395A552" w14:textId="77777777" w:rsidR="00E96DDE" w:rsidRDefault="00E96D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F15F061" w:rsidR="00133D55" w:rsidRDefault="00133D55" w:rsidP="004878F3">
    <w:pPr>
      <w:pStyle w:val="Sidfot"/>
    </w:pPr>
    <w:r>
      <w:fldChar w:fldCharType="begin"/>
    </w:r>
    <w:r>
      <w:instrText xml:space="preserve"> DATE \@ "yyyy-MM-dd" </w:instrText>
    </w:r>
    <w:r>
      <w:fldChar w:fldCharType="separate"/>
    </w:r>
    <w:r w:rsidR="0081425B">
      <w:rPr>
        <w:noProof/>
      </w:rPr>
      <w:t>2020-07-06</w:t>
    </w:r>
    <w:r>
      <w:fldChar w:fldCharType="end"/>
    </w:r>
  </w:p>
  <w:p w14:paraId="05D7AD1D" w14:textId="77777777" w:rsidR="006B7BD1" w:rsidRDefault="006B7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49FAE" w14:textId="77777777" w:rsidR="00E96DDE" w:rsidRDefault="00E96DDE">
      <w:r>
        <w:separator/>
      </w:r>
    </w:p>
  </w:footnote>
  <w:footnote w:type="continuationSeparator" w:id="0">
    <w:p w14:paraId="40A7750F" w14:textId="77777777" w:rsidR="00E96DDE" w:rsidRDefault="00E96DDE">
      <w:r>
        <w:continuationSeparator/>
      </w:r>
    </w:p>
  </w:footnote>
  <w:footnote w:type="continuationNotice" w:id="1">
    <w:p w14:paraId="5B6B2E78" w14:textId="77777777" w:rsidR="00E96DDE" w:rsidRDefault="00E96D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4423F" w14:textId="31D3544D" w:rsidR="0096062B" w:rsidRPr="001B274D" w:rsidRDefault="001B274D" w:rsidP="001B274D">
    <w:pPr>
      <w:pStyle w:val="Sidhuvud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4A99EB67" wp14:editId="0DE8A9C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Pr="00DE6731">
      <w:rPr>
        <w:rFonts w:asciiTheme="minorHAnsi" w:hAnsiTheme="minorHAnsi" w:cs="Calibri"/>
        <w:sz w:val="20"/>
      </w:rPr>
      <w:fldChar w:fldCharType="begin"/>
    </w:r>
    <w:r w:rsidRPr="00DE6731">
      <w:rPr>
        <w:rFonts w:asciiTheme="minorHAnsi" w:hAnsiTheme="minorHAnsi" w:cs="Calibri"/>
        <w:sz w:val="20"/>
      </w:rPr>
      <w:instrText xml:space="preserve"> REF Number \h </w:instrText>
    </w:r>
    <w:r w:rsidR="00DE6731">
      <w:rPr>
        <w:rFonts w:asciiTheme="minorHAnsi" w:hAnsiTheme="minorHAnsi" w:cs="Calibri"/>
        <w:sz w:val="20"/>
      </w:rPr>
      <w:instrText xml:space="preserve"> \* MERGEFORMAT </w:instrText>
    </w:r>
    <w:r w:rsidRPr="00DE6731">
      <w:rPr>
        <w:rFonts w:asciiTheme="minorHAnsi" w:hAnsiTheme="minorHAnsi" w:cs="Calibri"/>
        <w:sz w:val="20"/>
      </w:rPr>
    </w:r>
    <w:r w:rsidRPr="00DE6731">
      <w:rPr>
        <w:rFonts w:asciiTheme="minorHAnsi" w:hAnsiTheme="minorHAnsi" w:cs="Calibri"/>
        <w:sz w:val="20"/>
      </w:rPr>
      <w:fldChar w:fldCharType="separate"/>
    </w:r>
    <w:r w:rsidRPr="00DE6731">
      <w:rPr>
        <w:rStyle w:val="Stark"/>
        <w:lang w:val="en-GB"/>
      </w:rPr>
      <w:t>RFP-MXXX-</w:t>
    </w:r>
    <w:r w:rsidR="00545872" w:rsidRPr="00DE6731">
      <w:rPr>
        <w:rStyle w:val="Stark"/>
        <w:lang w:val="en-GB"/>
      </w:rPr>
      <w:t>2020</w:t>
    </w:r>
    <w:r w:rsidRPr="00DE6731">
      <w:rPr>
        <w:rStyle w:val="Stark"/>
        <w:lang w:val="en-GB"/>
      </w:rPr>
      <w:t>-000</w:t>
    </w:r>
    <w:r w:rsidRPr="00DE6731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8A80A" w14:textId="77777777" w:rsidR="0096062B" w:rsidRPr="00063557" w:rsidRDefault="0096062B" w:rsidP="00063557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7AC3C" w14:textId="682FB7AE" w:rsidR="006B7BD1" w:rsidRPr="003A024D" w:rsidRDefault="006B7BD1" w:rsidP="003A024D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9A5AD" w14:textId="1D930A4B" w:rsidR="00133D55" w:rsidRPr="004D63BE" w:rsidRDefault="00015DD1" w:rsidP="00650FC6">
    <w:pPr>
      <w:pStyle w:val="Sidhuvud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025672">
      <w:rPr>
        <w:rFonts w:cs="Calibri"/>
        <w:sz w:val="20"/>
        <w:u w:val="single"/>
      </w:rPr>
      <w:t>RFP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Sidhuvud"/>
    </w:pPr>
  </w:p>
  <w:p w14:paraId="744A06A7" w14:textId="77777777" w:rsidR="006B7BD1" w:rsidRDefault="006B7B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73DE9"/>
    <w:multiLevelType w:val="hybridMultilevel"/>
    <w:tmpl w:val="B0A65690"/>
    <w:lvl w:ilvl="0" w:tplc="176A9B52">
      <w:start w:val="1"/>
      <w:numFmt w:val="upperLetter"/>
      <w:pStyle w:val="Rubrik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34C073B0"/>
    <w:multiLevelType w:val="multilevel"/>
    <w:tmpl w:val="0B34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948C1"/>
    <w:multiLevelType w:val="hybridMultilevel"/>
    <w:tmpl w:val="3F7C09A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C35F5"/>
    <w:multiLevelType w:val="hybridMultilevel"/>
    <w:tmpl w:val="717AE704"/>
    <w:lvl w:ilvl="0" w:tplc="19F8B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522D6"/>
    <w:multiLevelType w:val="hybridMultilevel"/>
    <w:tmpl w:val="6518CF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2"/>
  </w:num>
  <w:num w:numId="10">
    <w:abstractNumId w:val="12"/>
  </w:num>
  <w:num w:numId="11">
    <w:abstractNumId w:val="5"/>
  </w:num>
  <w:num w:numId="12">
    <w:abstractNumId w:val="0"/>
  </w:num>
  <w:num w:numId="13">
    <w:abstractNumId w:val="4"/>
  </w:num>
  <w:num w:numId="14">
    <w:abstractNumId w:val="8"/>
  </w:num>
  <w:num w:numId="15">
    <w:abstractNumId w:val="15"/>
  </w:num>
  <w:num w:numId="16">
    <w:abstractNumId w:val="14"/>
  </w:num>
  <w:num w:numId="17">
    <w:abstractNumId w:val="6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D785C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4B1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74D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036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24D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0F8"/>
    <w:rsid w:val="00434564"/>
    <w:rsid w:val="004347AA"/>
    <w:rsid w:val="00434A95"/>
    <w:rsid w:val="00435F54"/>
    <w:rsid w:val="00436EB5"/>
    <w:rsid w:val="00436FFA"/>
    <w:rsid w:val="00440265"/>
    <w:rsid w:val="0044234B"/>
    <w:rsid w:val="00442D62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4B30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872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B7BD1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8AD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49B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425B"/>
    <w:rsid w:val="00815890"/>
    <w:rsid w:val="00815A72"/>
    <w:rsid w:val="00815B95"/>
    <w:rsid w:val="00815BB5"/>
    <w:rsid w:val="00816C09"/>
    <w:rsid w:val="0082137D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2568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939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9EF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878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B41"/>
    <w:rsid w:val="0096062B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88B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5A26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09C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BA4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7DFC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412F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0AA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6731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2797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2690"/>
    <w:rsid w:val="00E567A5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DD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25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D2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Rubrik1">
    <w:name w:val="heading 1"/>
    <w:next w:val="Normal"/>
    <w:link w:val="Rubrik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Rubrik2">
    <w:name w:val="heading 2"/>
    <w:next w:val="Normal"/>
    <w:link w:val="Rubrik2Char"/>
    <w:qFormat/>
    <w:rsid w:val="0097784D"/>
    <w:pPr>
      <w:keepNext/>
      <w:keepLines/>
      <w:numPr>
        <w:numId w:val="18"/>
      </w:numPr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Rubrik3">
    <w:name w:val="heading 3"/>
    <w:next w:val="Normal"/>
    <w:qFormat/>
    <w:rsid w:val="009E488B"/>
    <w:pPr>
      <w:keepNext/>
      <w:keepLines/>
      <w:spacing w:before="360" w:after="240"/>
      <w:outlineLvl w:val="2"/>
    </w:pPr>
    <w:rPr>
      <w:rFonts w:ascii="Calibri Light" w:hAnsi="Calibri Light"/>
      <w:b/>
      <w:sz w:val="28"/>
      <w:szCs w:val="24"/>
      <w:lang w:val="en-US" w:eastAsia="en-US"/>
    </w:rPr>
  </w:style>
  <w:style w:type="paragraph" w:styleId="Rubrik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Rubrik5">
    <w:name w:val="heading 5"/>
    <w:basedOn w:val="Normal"/>
    <w:next w:val="BankNormal"/>
    <w:link w:val="Rubrik5Char"/>
    <w:qFormat/>
    <w:rsid w:val="001243D1"/>
    <w:pPr>
      <w:spacing w:after="240"/>
      <w:outlineLvl w:val="4"/>
    </w:pPr>
    <w:rPr>
      <w:szCs w:val="20"/>
    </w:rPr>
  </w:style>
  <w:style w:type="paragraph" w:styleId="Rubrik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Rubrik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Rubrik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Rubrik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Sidfot">
    <w:name w:val="footer"/>
    <w:basedOn w:val="Normal"/>
    <w:link w:val="Sidfot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tnotsreferens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tnotstext">
    <w:name w:val="footnote text"/>
    <w:basedOn w:val="Normal"/>
    <w:link w:val="FotnotstextChar"/>
    <w:semiHidden/>
    <w:rsid w:val="001243D1"/>
    <w:pPr>
      <w:spacing w:after="120"/>
      <w:ind w:left="432" w:hanging="432"/>
    </w:pPr>
    <w:rPr>
      <w:sz w:val="20"/>
    </w:rPr>
  </w:style>
  <w:style w:type="paragraph" w:styleId="Sidhuvud">
    <w:name w:val="header"/>
    <w:basedOn w:val="Normal"/>
    <w:link w:val="Sidhuvud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tindrag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Innehll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Innehll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Innehll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Innehll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Innehll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Rubrik1"/>
    <w:next w:val="BankNormal"/>
    <w:rsid w:val="001243D1"/>
    <w:pPr>
      <w:outlineLvl w:val="9"/>
    </w:pPr>
  </w:style>
  <w:style w:type="paragraph" w:styleId="Innehll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Innehll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Innehll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Innehll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k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Sidnummer">
    <w:name w:val="page number"/>
    <w:basedOn w:val="Standardstycketeckensnitt"/>
    <w:rsid w:val="001243D1"/>
  </w:style>
  <w:style w:type="paragraph" w:styleId="Brdtext">
    <w:name w:val="Body Text"/>
    <w:basedOn w:val="Normal"/>
    <w:rsid w:val="001243D1"/>
    <w:pPr>
      <w:suppressAutoHyphens/>
      <w:spacing w:after="120"/>
      <w:jc w:val="both"/>
    </w:pPr>
  </w:style>
  <w:style w:type="paragraph" w:styleId="Ballongtext">
    <w:name w:val="Balloon Text"/>
    <w:basedOn w:val="Normal"/>
    <w:link w:val="BallongtextChar"/>
    <w:rsid w:val="00EA082E"/>
    <w:rPr>
      <w:rFonts w:ascii="Malgun Gothic" w:hAnsi="Malgun Gothic"/>
      <w:sz w:val="18"/>
      <w:szCs w:val="18"/>
    </w:rPr>
  </w:style>
  <w:style w:type="character" w:customStyle="1" w:styleId="BallongtextChar">
    <w:name w:val="Ballongtext Char"/>
    <w:link w:val="Ballong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SidhuvudChar">
    <w:name w:val="Sidhuvud Char"/>
    <w:link w:val="Sidhuvud"/>
    <w:uiPriority w:val="99"/>
    <w:rsid w:val="003D6109"/>
    <w:rPr>
      <w:sz w:val="24"/>
      <w:lang w:eastAsia="en-US"/>
    </w:rPr>
  </w:style>
  <w:style w:type="character" w:customStyle="1" w:styleId="Rubrik1Char">
    <w:name w:val="Rubrik 1 Char"/>
    <w:link w:val="Rubrik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Rubrik5Char">
    <w:name w:val="Rubrik 5 Char"/>
    <w:link w:val="Rubrik5"/>
    <w:rsid w:val="002E56DE"/>
    <w:rPr>
      <w:sz w:val="24"/>
    </w:rPr>
  </w:style>
  <w:style w:type="character" w:customStyle="1" w:styleId="FotnotstextChar">
    <w:name w:val="Fotnotstext Char"/>
    <w:link w:val="Fotnotstext"/>
    <w:semiHidden/>
    <w:rsid w:val="002E56DE"/>
  </w:style>
  <w:style w:type="paragraph" w:customStyle="1" w:styleId="ColorfulList-Accent11">
    <w:name w:val="Colorful List - Accent 11"/>
    <w:basedOn w:val="Normal"/>
    <w:uiPriority w:val="34"/>
    <w:qFormat/>
    <w:rsid w:val="00F45983"/>
    <w:pPr>
      <w:ind w:left="720"/>
      <w:contextualSpacing/>
    </w:pPr>
    <w:rPr>
      <w:rFonts w:ascii="Cambria" w:hAnsi="Cambria"/>
    </w:rPr>
  </w:style>
  <w:style w:type="paragraph" w:styleId="Kommentarer">
    <w:name w:val="annotation text"/>
    <w:basedOn w:val="Normal"/>
    <w:link w:val="Kommentarer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KommentarerChar">
    <w:name w:val="Kommentarer Char"/>
    <w:link w:val="Kommentarer"/>
    <w:uiPriority w:val="99"/>
    <w:rsid w:val="00260064"/>
    <w:rPr>
      <w:rFonts w:ascii="Arial" w:hAnsi="Arial"/>
      <w:lang w:val="de-DE" w:eastAsia="de-DE"/>
    </w:rPr>
  </w:style>
  <w:style w:type="character" w:styleId="Kommentarsreferens">
    <w:name w:val="annotation reference"/>
    <w:uiPriority w:val="99"/>
    <w:unhideWhenUsed/>
    <w:rsid w:val="00260064"/>
    <w:rPr>
      <w:sz w:val="18"/>
      <w:szCs w:val="18"/>
    </w:rPr>
  </w:style>
  <w:style w:type="table" w:styleId="Tabellrutnt">
    <w:name w:val="Table Grid"/>
    <w:basedOn w:val="Normaltabel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ark">
    <w:name w:val="Strong"/>
    <w:qFormat/>
    <w:rsid w:val="00196A90"/>
    <w:rPr>
      <w:b/>
      <w:bCs/>
    </w:rPr>
  </w:style>
  <w:style w:type="character" w:customStyle="1" w:styleId="green14">
    <w:name w:val="green_14"/>
    <w:basedOn w:val="Standardstycketeckensnitt"/>
    <w:rsid w:val="00196A90"/>
  </w:style>
  <w:style w:type="character" w:styleId="Hyperlnk">
    <w:name w:val="Hyperlink"/>
    <w:rsid w:val="00D97594"/>
    <w:rPr>
      <w:color w:val="0000FF"/>
      <w:u w:val="single"/>
    </w:rPr>
  </w:style>
  <w:style w:type="character" w:customStyle="1" w:styleId="SidfotChar">
    <w:name w:val="Sidfot Char"/>
    <w:link w:val="Sidfot"/>
    <w:uiPriority w:val="99"/>
    <w:rsid w:val="00252F49"/>
    <w:rPr>
      <w:sz w:val="24"/>
    </w:rPr>
  </w:style>
  <w:style w:type="paragraph" w:styleId="Brdtextmedindrag">
    <w:name w:val="Body Text Indent"/>
    <w:basedOn w:val="Normal"/>
    <w:link w:val="BrdtextmedindragChar"/>
    <w:rsid w:val="00CD57CD"/>
    <w:pPr>
      <w:spacing w:after="120"/>
      <w:ind w:left="360"/>
    </w:pPr>
    <w:rPr>
      <w:szCs w:val="20"/>
    </w:rPr>
  </w:style>
  <w:style w:type="character" w:customStyle="1" w:styleId="BrdtextmedindragChar">
    <w:name w:val="Brödtext med indrag Char"/>
    <w:link w:val="Brdtextmedindrag"/>
    <w:rsid w:val="00CD57CD"/>
    <w:rPr>
      <w:sz w:val="24"/>
    </w:rPr>
  </w:style>
  <w:style w:type="paragraph" w:styleId="Oformateradtext">
    <w:name w:val="Plain Text"/>
    <w:basedOn w:val="Normal"/>
    <w:link w:val="Oformaterad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OformateradtextChar">
    <w:name w:val="Oformaterad text Char"/>
    <w:link w:val="Oformateradtext"/>
    <w:rsid w:val="00E152A5"/>
    <w:rPr>
      <w:rFonts w:ascii="Consolas" w:eastAsia="Calibri" w:hAnsi="Consolas"/>
      <w:sz w:val="21"/>
      <w:szCs w:val="21"/>
    </w:rPr>
  </w:style>
  <w:style w:type="paragraph" w:styleId="Brdtext3">
    <w:name w:val="Body Text 3"/>
    <w:basedOn w:val="Normal"/>
    <w:link w:val="Brdtext3Char"/>
    <w:rsid w:val="001D16D6"/>
    <w:pPr>
      <w:spacing w:after="120"/>
    </w:pPr>
    <w:rPr>
      <w:sz w:val="16"/>
      <w:szCs w:val="16"/>
    </w:rPr>
  </w:style>
  <w:style w:type="character" w:customStyle="1" w:styleId="Brdtext3Char">
    <w:name w:val="Brödtext 3 Char"/>
    <w:link w:val="Brd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Kommentarsmne">
    <w:name w:val="annotation subject"/>
    <w:basedOn w:val="Kommentarer"/>
    <w:next w:val="Kommentarer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Rubrik2Char">
    <w:name w:val="Rubrik 2 Char"/>
    <w:link w:val="Rubrik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stycke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Normaltabel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Standardstycketeckensnitt"/>
    <w:rsid w:val="00DA4BDB"/>
  </w:style>
  <w:style w:type="paragraph" w:customStyle="1" w:styleId="StyleHeading4BodyCalibri">
    <w:name w:val="Style Heading 4 + +Body (Calibri)"/>
    <w:basedOn w:val="Rubrik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Olstomnmnande">
    <w:name w:val="Unresolved Mention"/>
    <w:basedOn w:val="Standardstycketeckensnit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AnvndHyperlnk">
    <w:name w:val="FollowedHyperlink"/>
    <w:basedOn w:val="Standardstycketeckensnitt"/>
    <w:semiHidden/>
    <w:unhideWhenUsed/>
    <w:rsid w:val="0061110E"/>
    <w:rPr>
      <w:color w:val="800080" w:themeColor="followedHyperlink"/>
      <w:u w:val="single"/>
    </w:rPr>
  </w:style>
  <w:style w:type="table" w:styleId="Rutntstabell1ljus">
    <w:name w:val="Grid Table 1 Light"/>
    <w:basedOn w:val="Normaltabell"/>
    <w:uiPriority w:val="46"/>
    <w:rsid w:val="009606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E3D12-3F1A-47D0-AE63-F78AD7FCA2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13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2873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Sven Erik</cp:lastModifiedBy>
  <cp:revision>2</cp:revision>
  <cp:lastPrinted>2019-05-23T01:49:00Z</cp:lastPrinted>
  <dcterms:created xsi:type="dcterms:W3CDTF">2020-07-06T12:55:00Z</dcterms:created>
  <dcterms:modified xsi:type="dcterms:W3CDTF">2020-07-06T12:55:00Z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